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7DBDDFF" w14:textId="29890976" w:rsidR="00DF46B1" w:rsidRDefault="00DF46B1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sz w:val="28"/>
          <w:szCs w:val="28"/>
        </w:rPr>
        <w:t xml:space="preserve">Blowers Green Primary: School at Home </w:t>
      </w:r>
      <w:r w:rsidR="00A41B50" w:rsidRPr="009C0F22">
        <w:rPr>
          <w:rFonts w:ascii="Comic Sans MS" w:hAnsi="Comic Sans MS"/>
          <w:b/>
          <w:bCs/>
          <w:i/>
          <w:iCs/>
          <w:sz w:val="28"/>
          <w:szCs w:val="28"/>
          <w:highlight w:val="yellow"/>
        </w:rPr>
        <w:t>Year 2</w:t>
      </w:r>
    </w:p>
    <w:p w14:paraId="50E60F7D" w14:textId="0EDE3EA1" w:rsidR="00DF46B1" w:rsidRPr="00345040" w:rsidRDefault="00A41B50">
      <w:pPr>
        <w:rPr>
          <w:rFonts w:ascii="Comic Sans MS" w:hAnsi="Comic Sans MS"/>
          <w:b/>
          <w:bCs/>
          <w:sz w:val="28"/>
          <w:szCs w:val="28"/>
        </w:rPr>
      </w:pPr>
      <w:r>
        <w:rPr>
          <w:rFonts w:ascii="Comic Sans MS" w:hAnsi="Comic Sans MS"/>
          <w:b/>
          <w:bCs/>
          <w:noProof/>
          <w:sz w:val="28"/>
          <w:szCs w:val="28"/>
          <w:lang w:eastAsia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E0E5147" wp14:editId="754BEA42">
                <wp:simplePos x="0" y="0"/>
                <wp:positionH relativeFrom="column">
                  <wp:posOffset>142875</wp:posOffset>
                </wp:positionH>
                <wp:positionV relativeFrom="paragraph">
                  <wp:posOffset>1774190</wp:posOffset>
                </wp:positionV>
                <wp:extent cx="1209675" cy="1190625"/>
                <wp:effectExtent l="19050" t="19050" r="47625" b="47625"/>
                <wp:wrapNone/>
                <wp:docPr id="2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9675" cy="1190625"/>
                        </a:xfrm>
                        <a:prstGeom prst="ellipse">
                          <a:avLst/>
                        </a:prstGeom>
                        <a:noFill/>
                        <a:ln w="571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3C191C75" id="Oval 2" o:spid="_x0000_s1026" style="position:absolute;margin-left:11.25pt;margin-top:139.7pt;width:95.25pt;height:93.7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" filled="f" strokecolor="yellow" strokeweight="4.5pt">
                <v:stroke joinstyle="miter"/>
              </v:oval>
            </w:pict>
          </mc:Fallback>
        </mc:AlternateContent>
      </w:r>
      <w:r w:rsidR="00345040">
        <w:rPr>
          <w:rFonts w:ascii="Comic Sans MS" w:hAnsi="Comic Sans MS"/>
          <w:b/>
          <w:bCs/>
          <w:sz w:val="28"/>
          <w:szCs w:val="28"/>
        </w:rPr>
        <w:t>Week 1</w:t>
      </w:r>
      <w:r w:rsidR="00DF46B1" w:rsidRPr="00DF46B1">
        <w:rPr>
          <w:rFonts w:ascii="Comic Sans MS" w:hAnsi="Comic Sans MS"/>
          <w:b/>
          <w:bCs/>
          <w:sz w:val="28"/>
          <w:szCs w:val="28"/>
        </w:rPr>
        <w:t>:</w:t>
      </w:r>
      <w:r w:rsidR="00DF46B1" w:rsidRPr="00DF46B1">
        <w:rPr>
          <w:rFonts w:ascii="Comic Sans MS" w:hAnsi="Comic Sans MS"/>
          <w:sz w:val="28"/>
          <w:szCs w:val="28"/>
        </w:rPr>
        <w:t xml:space="preserve"> </w:t>
      </w:r>
      <w:r w:rsidR="00DF46B1" w:rsidRPr="00345040">
        <w:rPr>
          <w:rFonts w:ascii="Comic Sans MS" w:hAnsi="Comic Sans MS"/>
          <w:sz w:val="28"/>
          <w:szCs w:val="28"/>
          <w:u w:val="single"/>
        </w:rPr>
        <w:t>Monday 23</w:t>
      </w:r>
      <w:r w:rsidR="00DF46B1" w:rsidRPr="00345040">
        <w:rPr>
          <w:rFonts w:ascii="Comic Sans MS" w:hAnsi="Comic Sans MS"/>
          <w:sz w:val="28"/>
          <w:szCs w:val="28"/>
          <w:u w:val="single"/>
          <w:vertAlign w:val="superscript"/>
        </w:rPr>
        <w:t>rd</w:t>
      </w:r>
      <w:r w:rsidR="00DF46B1" w:rsidRPr="00345040">
        <w:rPr>
          <w:rFonts w:ascii="Comic Sans MS" w:hAnsi="Comic Sans MS"/>
          <w:sz w:val="28"/>
          <w:szCs w:val="28"/>
          <w:u w:val="single"/>
        </w:rPr>
        <w:t xml:space="preserve"> March 2020</w:t>
      </w:r>
      <w:r w:rsidR="00DF46B1">
        <w:rPr>
          <w:noProof/>
          <w:lang w:eastAsia="en-GB"/>
        </w:rPr>
        <w:drawing>
          <wp:inline distT="0" distB="0" distL="0" distR="0" wp14:anchorId="46350452" wp14:editId="21986AB5">
            <wp:extent cx="5731510" cy="2875915"/>
            <wp:effectExtent l="0" t="0" r="2540" b="63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75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30A57" w14:textId="2E5F773D" w:rsidR="00DF46B1" w:rsidRPr="00DF46B1" w:rsidRDefault="00DF46B1">
      <w:pPr>
        <w:rPr>
          <w:rFonts w:ascii="Comic Sans MS" w:hAnsi="Comic Sans MS"/>
          <w:sz w:val="28"/>
          <w:szCs w:val="28"/>
        </w:rPr>
      </w:pPr>
      <w:r w:rsidRPr="00DF46B1">
        <w:rPr>
          <w:rFonts w:ascii="Comic Sans MS" w:hAnsi="Comic Sans MS"/>
          <w:b/>
          <w:bCs/>
          <w:sz w:val="28"/>
          <w:szCs w:val="28"/>
        </w:rPr>
        <w:t>E-mail:</w:t>
      </w:r>
      <w:r w:rsidRPr="00DF46B1">
        <w:rPr>
          <w:rFonts w:ascii="Comic Sans MS" w:hAnsi="Comic Sans MS"/>
          <w:sz w:val="28"/>
          <w:szCs w:val="28"/>
        </w:rPr>
        <w:t xml:space="preserve"> </w:t>
      </w:r>
      <w:hyperlink r:id="rId5" w:history="1">
        <w:r w:rsidR="00A41B50" w:rsidRPr="00313467">
          <w:rPr>
            <w:rStyle w:val="Hyperlink"/>
            <w:rFonts w:ascii="Comic Sans MS" w:hAnsi="Comic Sans MS"/>
            <w:sz w:val="28"/>
            <w:szCs w:val="28"/>
          </w:rPr>
          <w:t>yeartwo@blowers.dudley.sch.uk</w:t>
        </w:r>
      </w:hyperlink>
    </w:p>
    <w:p w14:paraId="3A38C7F2" w14:textId="5E3DB855" w:rsidR="005B712A" w:rsidRPr="00484D21" w:rsidRDefault="00A41B50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Good morning Class 2</w:t>
      </w:r>
      <w:r w:rsidR="00DF46B1" w:rsidRPr="00484D21">
        <w:rPr>
          <w:rFonts w:ascii="Comic Sans MS" w:hAnsi="Comic Sans MS"/>
          <w:sz w:val="26"/>
          <w:szCs w:val="26"/>
        </w:rPr>
        <w:t>!</w:t>
      </w:r>
    </w:p>
    <w:p w14:paraId="345CE78A" w14:textId="55C6ABA9" w:rsidR="00345040" w:rsidRPr="00484D21" w:rsidRDefault="00DF46B1">
      <w:pPr>
        <w:rPr>
          <w:rFonts w:ascii="Comic Sans MS" w:hAnsi="Comic Sans MS"/>
          <w:sz w:val="26"/>
          <w:szCs w:val="26"/>
        </w:rPr>
      </w:pPr>
      <w:r w:rsidRPr="00484D21">
        <w:rPr>
          <w:rFonts w:ascii="Comic Sans MS" w:hAnsi="Comic Sans MS"/>
          <w:sz w:val="26"/>
          <w:szCs w:val="26"/>
        </w:rPr>
        <w:t xml:space="preserve">Below are your ‘School at Home’ tasks for today along with any </w:t>
      </w:r>
      <w:r w:rsidR="00345040" w:rsidRPr="00484D21">
        <w:rPr>
          <w:rFonts w:ascii="Comic Sans MS" w:hAnsi="Comic Sans MS"/>
          <w:sz w:val="26"/>
          <w:szCs w:val="26"/>
        </w:rPr>
        <w:t xml:space="preserve">links and </w:t>
      </w:r>
      <w:r w:rsidRPr="00484D21">
        <w:rPr>
          <w:rFonts w:ascii="Comic Sans MS" w:hAnsi="Comic Sans MS"/>
          <w:sz w:val="26"/>
          <w:szCs w:val="26"/>
        </w:rPr>
        <w:t xml:space="preserve">resources which </w:t>
      </w:r>
      <w:r w:rsidR="00345040" w:rsidRPr="00484D21">
        <w:rPr>
          <w:rFonts w:ascii="Comic Sans MS" w:hAnsi="Comic Sans MS"/>
          <w:sz w:val="26"/>
          <w:szCs w:val="26"/>
        </w:rPr>
        <w:t>will help</w:t>
      </w:r>
      <w:r w:rsidRPr="00484D21">
        <w:rPr>
          <w:rFonts w:ascii="Comic Sans MS" w:hAnsi="Comic Sans MS"/>
          <w:sz w:val="26"/>
          <w:szCs w:val="26"/>
        </w:rPr>
        <w:t xml:space="preserve"> you to complete your home learning.</w:t>
      </w:r>
    </w:p>
    <w:p w14:paraId="139A24CB" w14:textId="43D8A63A" w:rsidR="00DF46B1" w:rsidRPr="00484D21" w:rsidRDefault="00345040">
      <w:pPr>
        <w:rPr>
          <w:rFonts w:ascii="Comic Sans MS" w:hAnsi="Comic Sans MS"/>
          <w:sz w:val="26"/>
          <w:szCs w:val="26"/>
        </w:rPr>
      </w:pPr>
      <w:r w:rsidRPr="00484D21">
        <w:rPr>
          <w:noProof/>
          <w:sz w:val="26"/>
          <w:szCs w:val="26"/>
          <w:lang w:eastAsia="en-GB"/>
        </w:rPr>
        <w:drawing>
          <wp:anchor distT="0" distB="0" distL="114300" distR="114300" simplePos="0" relativeHeight="251661312" behindDoc="0" locked="0" layoutInCell="1" allowOverlap="1" wp14:anchorId="6CCB430E" wp14:editId="0ECAB032">
            <wp:simplePos x="0" y="0"/>
            <wp:positionH relativeFrom="column">
              <wp:posOffset>5430520</wp:posOffset>
            </wp:positionH>
            <wp:positionV relativeFrom="paragraph">
              <wp:posOffset>27305</wp:posOffset>
            </wp:positionV>
            <wp:extent cx="636905" cy="628650"/>
            <wp:effectExtent l="0" t="0" r="0" b="0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690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4D21">
        <w:rPr>
          <w:noProof/>
          <w:sz w:val="26"/>
          <w:szCs w:val="26"/>
          <w:lang w:eastAsia="en-GB"/>
        </w:rPr>
        <w:drawing>
          <wp:anchor distT="0" distB="0" distL="114300" distR="114300" simplePos="0" relativeHeight="251660288" behindDoc="0" locked="0" layoutInCell="1" allowOverlap="1" wp14:anchorId="5DA5FA26" wp14:editId="7826FBB2">
            <wp:simplePos x="0" y="0"/>
            <wp:positionH relativeFrom="column">
              <wp:posOffset>4867275</wp:posOffset>
            </wp:positionH>
            <wp:positionV relativeFrom="paragraph">
              <wp:posOffset>27305</wp:posOffset>
            </wp:positionV>
            <wp:extent cx="513080" cy="628650"/>
            <wp:effectExtent l="0" t="0" r="1270" b="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08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41B50">
        <w:rPr>
          <w:noProof/>
          <w:sz w:val="26"/>
          <w:szCs w:val="26"/>
          <w:lang w:eastAsia="en-GB"/>
        </w:rPr>
        <w:t>You</w:t>
      </w:r>
      <w:r w:rsidR="00A41B50">
        <w:rPr>
          <w:rFonts w:ascii="Comic Sans MS" w:hAnsi="Comic Sans MS"/>
          <w:sz w:val="26"/>
          <w:szCs w:val="26"/>
        </w:rPr>
        <w:t xml:space="preserve"> can e-mail</w:t>
      </w:r>
      <w:r w:rsidR="00DF46B1" w:rsidRPr="00484D21">
        <w:rPr>
          <w:rFonts w:ascii="Comic Sans MS" w:hAnsi="Comic Sans MS"/>
          <w:sz w:val="26"/>
          <w:szCs w:val="26"/>
        </w:rPr>
        <w:t xml:space="preserve"> any questions you might have </w:t>
      </w:r>
      <w:r w:rsidR="00A41B50">
        <w:rPr>
          <w:rFonts w:ascii="Comic Sans MS" w:hAnsi="Comic Sans MS"/>
          <w:sz w:val="26"/>
          <w:szCs w:val="26"/>
        </w:rPr>
        <w:t>to</w:t>
      </w:r>
      <w:r w:rsidRPr="00484D21">
        <w:rPr>
          <w:rFonts w:ascii="Comic Sans MS" w:hAnsi="Comic Sans MS"/>
          <w:sz w:val="26"/>
          <w:szCs w:val="26"/>
        </w:rPr>
        <w:t xml:space="preserve"> the e-mail address above </w:t>
      </w:r>
    </w:p>
    <w:p w14:paraId="2AF8481D" w14:textId="59016032" w:rsidR="00484D21" w:rsidRPr="00484D21" w:rsidRDefault="00201010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Some</w:t>
      </w:r>
      <w:r w:rsidR="008B49F6" w:rsidRPr="00484D21">
        <w:rPr>
          <w:rFonts w:ascii="Comic Sans MS" w:hAnsi="Comic Sans MS"/>
          <w:sz w:val="26"/>
          <w:szCs w:val="26"/>
        </w:rPr>
        <w:t xml:space="preserve"> supporting materials and tasks are at the bottom </w:t>
      </w:r>
      <w:r w:rsidR="00484D21" w:rsidRPr="00484D21">
        <w:rPr>
          <w:rFonts w:ascii="Comic Sans MS" w:hAnsi="Comic Sans MS"/>
          <w:sz w:val="26"/>
          <w:szCs w:val="26"/>
        </w:rPr>
        <w:t>(</w:t>
      </w:r>
      <w:r w:rsidR="008B49F6" w:rsidRPr="00484D21">
        <w:rPr>
          <w:rFonts w:ascii="Comic Sans MS" w:hAnsi="Comic Sans MS"/>
          <w:sz w:val="26"/>
          <w:szCs w:val="26"/>
        </w:rPr>
        <w:t>after the table below</w:t>
      </w:r>
      <w:r w:rsidR="00484D21" w:rsidRPr="00484D21">
        <w:rPr>
          <w:rFonts w:ascii="Comic Sans MS" w:hAnsi="Comic Sans MS"/>
          <w:sz w:val="26"/>
          <w:szCs w:val="26"/>
        </w:rPr>
        <w:t>)</w:t>
      </w:r>
      <w:r w:rsidR="008B49F6" w:rsidRPr="00484D21">
        <w:rPr>
          <w:rFonts w:ascii="Comic Sans MS" w:hAnsi="Comic Sans MS"/>
          <w:sz w:val="26"/>
          <w:szCs w:val="26"/>
        </w:rPr>
        <w:t xml:space="preserve">. Keep scrolling down to find them! </w:t>
      </w:r>
    </w:p>
    <w:p w14:paraId="657CCAFC" w14:textId="01073B67" w:rsidR="008B49F6" w:rsidRDefault="008B49F6">
      <w:pPr>
        <w:rPr>
          <w:rFonts w:ascii="Comic Sans MS" w:hAnsi="Comic Sans MS"/>
          <w:sz w:val="26"/>
          <w:szCs w:val="26"/>
        </w:rPr>
      </w:pPr>
      <w:r w:rsidRPr="00484D21">
        <w:rPr>
          <w:rFonts w:ascii="Comic Sans MS" w:hAnsi="Comic Sans MS"/>
          <w:sz w:val="26"/>
          <w:szCs w:val="26"/>
        </w:rPr>
        <w:t xml:space="preserve">Good luck and well done for </w:t>
      </w:r>
      <w:r w:rsidR="00E71868" w:rsidRPr="00484D21">
        <w:rPr>
          <w:rFonts w:ascii="Comic Sans MS" w:hAnsi="Comic Sans MS"/>
          <w:sz w:val="26"/>
          <w:szCs w:val="26"/>
        </w:rPr>
        <w:t>continuing</w:t>
      </w:r>
      <w:r w:rsidRPr="00484D21">
        <w:rPr>
          <w:rFonts w:ascii="Comic Sans MS" w:hAnsi="Comic Sans MS"/>
          <w:sz w:val="26"/>
          <w:szCs w:val="26"/>
        </w:rPr>
        <w:t xml:space="preserve"> your learning and working so hard! </w:t>
      </w:r>
      <w:r w:rsidR="00201010">
        <w:rPr>
          <w:rFonts w:ascii="Comic Sans MS" w:hAnsi="Comic Sans MS"/>
          <w:sz w:val="26"/>
          <w:szCs w:val="26"/>
        </w:rPr>
        <w:t>We</w:t>
      </w:r>
      <w:r w:rsidR="00E71868" w:rsidRPr="00484D21">
        <w:rPr>
          <w:rFonts w:ascii="Comic Sans MS" w:hAnsi="Comic Sans MS"/>
          <w:sz w:val="26"/>
          <w:szCs w:val="26"/>
        </w:rPr>
        <w:t xml:space="preserve"> can’t wait to see your work. </w:t>
      </w:r>
    </w:p>
    <w:p w14:paraId="18D7CD34" w14:textId="77777777" w:rsidR="00484D21" w:rsidRPr="00484D21" w:rsidRDefault="00484D21">
      <w:pPr>
        <w:rPr>
          <w:rFonts w:ascii="Comic Sans MS" w:hAnsi="Comic Sans MS"/>
          <w:sz w:val="26"/>
          <w:szCs w:val="26"/>
        </w:rPr>
      </w:pPr>
    </w:p>
    <w:p w14:paraId="6800DF70" w14:textId="40383E3E" w:rsidR="00484D21" w:rsidRDefault="00A41B50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Mrs Potter &amp; Miss </w:t>
      </w:r>
      <w:proofErr w:type="spellStart"/>
      <w:r>
        <w:rPr>
          <w:rFonts w:ascii="Comic Sans MS" w:hAnsi="Comic Sans MS"/>
          <w:sz w:val="26"/>
          <w:szCs w:val="26"/>
        </w:rPr>
        <w:t>P</w:t>
      </w:r>
      <w:r w:rsidR="009C0F22">
        <w:rPr>
          <w:rFonts w:ascii="Comic Sans MS" w:hAnsi="Comic Sans MS"/>
          <w:sz w:val="26"/>
          <w:szCs w:val="26"/>
        </w:rPr>
        <w:t>y</w:t>
      </w:r>
      <w:r>
        <w:rPr>
          <w:rFonts w:ascii="Comic Sans MS" w:hAnsi="Comic Sans MS"/>
          <w:sz w:val="26"/>
          <w:szCs w:val="26"/>
        </w:rPr>
        <w:t>lypiak</w:t>
      </w:r>
      <w:proofErr w:type="spellEnd"/>
      <w:r>
        <w:rPr>
          <w:rFonts w:ascii="Comic Sans MS" w:hAnsi="Comic Sans MS"/>
          <w:sz w:val="26"/>
          <w:szCs w:val="26"/>
        </w:rPr>
        <w:t xml:space="preserve">-Clancy </w:t>
      </w:r>
    </w:p>
    <w:p w14:paraId="4587C61C" w14:textId="04C7FF69" w:rsidR="00484D21" w:rsidRDefault="00484D21">
      <w:pPr>
        <w:rPr>
          <w:rFonts w:ascii="Comic Sans MS" w:hAnsi="Comic Sans MS"/>
          <w:sz w:val="26"/>
          <w:szCs w:val="26"/>
        </w:rPr>
      </w:pPr>
    </w:p>
    <w:p w14:paraId="079E0D74" w14:textId="33E56F0C" w:rsid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>P.S</w:t>
      </w:r>
    </w:p>
    <w:p w14:paraId="03E1EDAA" w14:textId="2EB6DDA1" w:rsidR="00484D21" w:rsidRDefault="00484D21">
      <w:pPr>
        <w:rPr>
          <w:rFonts w:ascii="Comic Sans MS" w:hAnsi="Comic Sans MS"/>
          <w:sz w:val="26"/>
          <w:szCs w:val="26"/>
        </w:rPr>
      </w:pPr>
      <w:r>
        <w:rPr>
          <w:rFonts w:ascii="Comic Sans MS" w:hAnsi="Comic Sans MS"/>
          <w:sz w:val="26"/>
          <w:szCs w:val="26"/>
        </w:rPr>
        <w:t xml:space="preserve">Remember, you also have your challenges to work on! </w:t>
      </w:r>
    </w:p>
    <w:p w14:paraId="19E168F9" w14:textId="77777777" w:rsidR="00A41B50" w:rsidRDefault="00A41B50">
      <w:pPr>
        <w:rPr>
          <w:rFonts w:ascii="Comic Sans MS" w:hAnsi="Comic Sans MS"/>
          <w:sz w:val="26"/>
          <w:szCs w:val="26"/>
        </w:rPr>
      </w:pPr>
    </w:p>
    <w:p w14:paraId="7784C975" w14:textId="77777777" w:rsidR="00A41B50" w:rsidRDefault="00A41B50">
      <w:pPr>
        <w:rPr>
          <w:rFonts w:ascii="Comic Sans MS" w:hAnsi="Comic Sans MS"/>
          <w:sz w:val="26"/>
          <w:szCs w:val="26"/>
        </w:rPr>
      </w:pPr>
    </w:p>
    <w:p w14:paraId="38613671" w14:textId="77777777" w:rsidR="00484D21" w:rsidRPr="00484D21" w:rsidRDefault="00484D21">
      <w:pPr>
        <w:rPr>
          <w:rFonts w:ascii="Comic Sans MS" w:hAnsi="Comic Sans MS"/>
          <w:sz w:val="26"/>
          <w:szCs w:val="26"/>
        </w:rPr>
      </w:pPr>
    </w:p>
    <w:tbl>
      <w:tblPr>
        <w:tblStyle w:val="TableGrid"/>
        <w:tblW w:w="9781" w:type="dxa"/>
        <w:tblInd w:w="-714" w:type="dxa"/>
        <w:tblLayout w:type="fixed"/>
        <w:tblLook w:val="04A0" w:firstRow="1" w:lastRow="0" w:firstColumn="1" w:lastColumn="0" w:noHBand="0" w:noVBand="1"/>
      </w:tblPr>
      <w:tblGrid>
        <w:gridCol w:w="1418"/>
        <w:gridCol w:w="8363"/>
      </w:tblGrid>
      <w:tr w:rsidR="00A41B50" w14:paraId="35B2D4BF" w14:textId="77777777" w:rsidTr="00A41B50">
        <w:tc>
          <w:tcPr>
            <w:tcW w:w="1418" w:type="dxa"/>
            <w:shd w:val="clear" w:color="auto" w:fill="BFBFBF" w:themeFill="background1" w:themeFillShade="BF"/>
          </w:tcPr>
          <w:p w14:paraId="3631C3C9" w14:textId="4C541AF5" w:rsidR="00A41B50" w:rsidRPr="0034504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 w:rsidRPr="00345040"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Subject</w:t>
            </w:r>
          </w:p>
        </w:tc>
        <w:tc>
          <w:tcPr>
            <w:tcW w:w="8363" w:type="dxa"/>
            <w:shd w:val="clear" w:color="auto" w:fill="BFBFBF" w:themeFill="background1" w:themeFillShade="BF"/>
          </w:tcPr>
          <w:p w14:paraId="2E30D149" w14:textId="3DA7B5C6" w:rsidR="00A41B50" w:rsidRPr="00201010" w:rsidRDefault="00A41B50">
            <w:pPr>
              <w:rPr>
                <w:rFonts w:ascii="Comic Sans MS" w:hAnsi="Comic Sans MS"/>
                <w:b/>
                <w:bCs/>
              </w:rPr>
            </w:pPr>
            <w:r w:rsidRPr="00201010">
              <w:rPr>
                <w:rFonts w:ascii="Comic Sans MS" w:hAnsi="Comic Sans MS"/>
                <w:b/>
                <w:bCs/>
              </w:rPr>
              <w:t>Task</w:t>
            </w:r>
          </w:p>
        </w:tc>
      </w:tr>
      <w:tr w:rsidR="009C0F22" w14:paraId="72E3312A" w14:textId="77777777" w:rsidTr="00A41B50">
        <w:tc>
          <w:tcPr>
            <w:tcW w:w="1418" w:type="dxa"/>
            <w:shd w:val="clear" w:color="auto" w:fill="FFFFFF" w:themeFill="background1"/>
          </w:tcPr>
          <w:p w14:paraId="48D526DD" w14:textId="77777777" w:rsidR="009C0F22" w:rsidRDefault="009C0F22" w:rsidP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Maths</w:t>
            </w:r>
          </w:p>
          <w:p w14:paraId="569B304D" w14:textId="77777777" w:rsidR="009C0F22" w:rsidRDefault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758412E5" w14:textId="77777777" w:rsidR="009C0F22" w:rsidRPr="00201010" w:rsidRDefault="009C0F22" w:rsidP="009C0F22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Warm up your maths brains today by:</w:t>
            </w:r>
          </w:p>
          <w:p w14:paraId="66D5C8CF" w14:textId="3859242E" w:rsidR="009C0F22" w:rsidRPr="00201010" w:rsidRDefault="009C0F22" w:rsidP="009C0F22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Practising your number bonds to 20:</w:t>
            </w:r>
          </w:p>
          <w:p w14:paraId="4ECDBBD9" w14:textId="77777777" w:rsidR="009C0F22" w:rsidRPr="00201010" w:rsidRDefault="009C0F22" w:rsidP="009C0F22">
            <w:pPr>
              <w:rPr>
                <w:rFonts w:ascii="Comic Sans MS" w:hAnsi="Comic Sans MS"/>
                <w:bCs/>
              </w:rPr>
            </w:pPr>
          </w:p>
          <w:p w14:paraId="3285A383" w14:textId="77777777" w:rsidR="009C0F22" w:rsidRPr="00201010" w:rsidRDefault="00CF4E1E" w:rsidP="009C0F22">
            <w:pPr>
              <w:rPr>
                <w:rFonts w:ascii="Comic Sans MS" w:hAnsi="Comic Sans MS"/>
              </w:rPr>
            </w:pPr>
            <w:hyperlink r:id="rId8" w:history="1">
              <w:r w:rsidR="009C0F22" w:rsidRPr="00201010">
                <w:rPr>
                  <w:rFonts w:ascii="Comic Sans MS" w:hAnsi="Comic Sans MS"/>
                  <w:color w:val="0000FF"/>
                  <w:u w:val="single"/>
                </w:rPr>
                <w:t>https://www.topmarks.co.uk/maths-games/hit-the-button</w:t>
              </w:r>
            </w:hyperlink>
          </w:p>
          <w:p w14:paraId="1A98CC52" w14:textId="77777777" w:rsidR="009C0F22" w:rsidRPr="00201010" w:rsidRDefault="009C0F22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7EBB485C" w14:textId="77777777" w:rsidTr="00A41B50">
        <w:tc>
          <w:tcPr>
            <w:tcW w:w="1418" w:type="dxa"/>
            <w:shd w:val="clear" w:color="auto" w:fill="FFFFFF" w:themeFill="background1"/>
          </w:tcPr>
          <w:p w14:paraId="062F6A8C" w14:textId="7CBCA1B5" w:rsidR="00A41B50" w:rsidRDefault="009C0F22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Maths</w:t>
            </w:r>
          </w:p>
          <w:p w14:paraId="1D969941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3582050A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4DA03A02" w14:textId="77777777" w:rsidR="00A41B50" w:rsidRPr="0034504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3DD50615" w14:textId="77777777" w:rsidR="009C0F22" w:rsidRPr="00201010" w:rsidRDefault="009C0F22">
            <w:pPr>
              <w:rPr>
                <w:rFonts w:ascii="Comic Sans MS" w:hAnsi="Comic Sans MS"/>
                <w:b/>
                <w:bCs/>
              </w:rPr>
            </w:pPr>
            <w:r w:rsidRPr="00201010">
              <w:rPr>
                <w:rFonts w:ascii="Comic Sans MS" w:hAnsi="Comic Sans MS"/>
                <w:b/>
                <w:bCs/>
              </w:rPr>
              <w:t>Time tables:</w:t>
            </w:r>
          </w:p>
          <w:p w14:paraId="18FA02FB" w14:textId="77777777" w:rsidR="009C0F22" w:rsidRPr="00201010" w:rsidRDefault="009C0F22">
            <w:pPr>
              <w:rPr>
                <w:rFonts w:ascii="Comic Sans MS" w:hAnsi="Comic Sans MS"/>
                <w:bCs/>
              </w:rPr>
            </w:pPr>
          </w:p>
          <w:p w14:paraId="6305E107" w14:textId="520BB905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Go to the website: (this is a tablet friendly).</w:t>
            </w:r>
          </w:p>
          <w:p w14:paraId="3CAAF071" w14:textId="3319A07E" w:rsidR="00A41B50" w:rsidRPr="00201010" w:rsidRDefault="00CF4E1E">
            <w:pPr>
              <w:rPr>
                <w:rFonts w:ascii="Comic Sans MS" w:hAnsi="Comic Sans MS"/>
                <w:color w:val="000000"/>
              </w:rPr>
            </w:pPr>
            <w:hyperlink r:id="rId9" w:history="1">
              <w:r w:rsidR="00A41B50" w:rsidRPr="00201010">
                <w:rPr>
                  <w:rStyle w:val="Hyperlink"/>
                  <w:rFonts w:ascii="Comic Sans MS" w:hAnsi="Comic Sans MS"/>
                </w:rPr>
                <w:t>https://www.topmarks.co.uk/</w:t>
              </w:r>
            </w:hyperlink>
          </w:p>
          <w:p w14:paraId="4EFCC223" w14:textId="33A364B0" w:rsidR="00A41B50" w:rsidRPr="00201010" w:rsidRDefault="00A41B50">
            <w:pPr>
              <w:rPr>
                <w:rFonts w:ascii="Comic Sans MS" w:hAnsi="Comic Sans MS"/>
                <w:color w:val="000000"/>
              </w:rPr>
            </w:pPr>
            <w:r w:rsidRPr="00201010">
              <w:rPr>
                <w:rFonts w:ascii="Comic Sans MS" w:hAnsi="Comic Sans MS"/>
                <w:color w:val="000000"/>
              </w:rPr>
              <w:t xml:space="preserve">In the search box choose ‘Maths’ and ‘Key stage 1’. </w:t>
            </w:r>
          </w:p>
          <w:p w14:paraId="79814A35" w14:textId="269817B2" w:rsidR="00A41B50" w:rsidRPr="00201010" w:rsidRDefault="009C0F22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220E977F" wp14:editId="7DA2CCC7">
                      <wp:simplePos x="0" y="0"/>
                      <wp:positionH relativeFrom="column">
                        <wp:posOffset>1510030</wp:posOffset>
                      </wp:positionH>
                      <wp:positionV relativeFrom="paragraph">
                        <wp:posOffset>832485</wp:posOffset>
                      </wp:positionV>
                      <wp:extent cx="314325" cy="295275"/>
                      <wp:effectExtent l="19050" t="38100" r="47625" b="47625"/>
                      <wp:wrapNone/>
                      <wp:docPr id="19" name="Straight Arrow Connector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14325" cy="29527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7030A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19B8CE2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9" o:spid="_x0000_s1026" type="#_x0000_t32" style="position:absolute;margin-left:118.9pt;margin-top:65.55pt;width:24.75pt;height:23.2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" strokecolor="#7030a0" strokeweight="4.5pt">
                      <v:stroke endarrow="block" joinstyle="miter"/>
                    </v:shape>
                  </w:pict>
                </mc:Fallback>
              </mc:AlternateContent>
            </w: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0A74F1E6" wp14:editId="28B50919">
                      <wp:simplePos x="0" y="0"/>
                      <wp:positionH relativeFrom="column">
                        <wp:posOffset>-80645</wp:posOffset>
                      </wp:positionH>
                      <wp:positionV relativeFrom="paragraph">
                        <wp:posOffset>861060</wp:posOffset>
                      </wp:positionV>
                      <wp:extent cx="247650" cy="295275"/>
                      <wp:effectExtent l="19050" t="38100" r="57150" b="28575"/>
                      <wp:wrapNone/>
                      <wp:docPr id="17" name="Straight Arrow Connector 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47650" cy="295275"/>
                              </a:xfrm>
                              <a:prstGeom prst="straightConnector1">
                                <a:avLst/>
                              </a:prstGeom>
                              <a:ln w="57150">
                                <a:solidFill>
                                  <a:srgbClr val="7030A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0BA1D24" id="Straight Arrow Connector 17" o:spid="_x0000_s1026" type="#_x0000_t32" style="position:absolute;margin-left:-6.35pt;margin-top:67.8pt;width:19.5pt;height:23.2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" strokecolor="#7030a0" strokeweight="4.5pt">
                      <v:stroke endarrow="block" joinstyle="miter"/>
                    </v:shape>
                  </w:pict>
                </mc:Fallback>
              </mc:AlternateContent>
            </w:r>
            <w:r w:rsidR="00A41B50"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6CC4DFFD" wp14:editId="779A1E20">
                  <wp:extent cx="2543175" cy="981121"/>
                  <wp:effectExtent l="0" t="0" r="0" b="9525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217" cy="984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C61D91" w14:textId="16E9E8E3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52F114F2" w14:textId="77777777" w:rsidR="00D70B73" w:rsidRPr="00201010" w:rsidRDefault="00D70B73">
            <w:pPr>
              <w:rPr>
                <w:rFonts w:ascii="Comic Sans MS" w:hAnsi="Comic Sans MS"/>
                <w:bCs/>
              </w:rPr>
            </w:pPr>
          </w:p>
          <w:p w14:paraId="3268FCB3" w14:textId="0E61F3F5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Scroll down to ‘Mental Maths Train’. </w:t>
            </w:r>
          </w:p>
          <w:p w14:paraId="7008CAB0" w14:textId="7DBECAD3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1B77EEB9" wp14:editId="6950D2D2">
                  <wp:extent cx="2705100" cy="740441"/>
                  <wp:effectExtent l="0" t="0" r="0" b="254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450" cy="7506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C54B076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5ED8A770" w14:textId="0AF7BFAA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Click on the ‘x’ sign. </w:t>
            </w:r>
          </w:p>
          <w:p w14:paraId="61E94819" w14:textId="29CE525D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BD67F2F" wp14:editId="4C144DF8">
                      <wp:simplePos x="0" y="0"/>
                      <wp:positionH relativeFrom="column">
                        <wp:posOffset>1014730</wp:posOffset>
                      </wp:positionH>
                      <wp:positionV relativeFrom="paragraph">
                        <wp:posOffset>963295</wp:posOffset>
                      </wp:positionV>
                      <wp:extent cx="371475" cy="276225"/>
                      <wp:effectExtent l="19050" t="38100" r="47625" b="47625"/>
                      <wp:wrapNone/>
                      <wp:docPr id="22" name="Straight Arrow Connector 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371475" cy="2762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1591F60" id="Straight Arrow Connector 22" o:spid="_x0000_s1026" type="#_x0000_t32" style="position:absolute;margin-left:79.9pt;margin-top:75.85pt;width:29.25pt;height:21.75pt;flip:y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" strokecolor="#002060" strokeweight="4.5pt">
                      <v:stroke endarrow="block" joinstyle="miter"/>
                    </v:shape>
                  </w:pict>
                </mc:Fallback>
              </mc:AlternateContent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26A61828" wp14:editId="7F8C579C">
                  <wp:extent cx="2047875" cy="1155025"/>
                  <wp:effectExtent l="0" t="0" r="0" b="762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1179" cy="1162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8C97D1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6C5C87FD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41325025" w14:textId="163DBB7D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Then click on ‘x3</w:t>
            </w:r>
            <w:r w:rsidR="009C0F22" w:rsidRPr="00201010">
              <w:rPr>
                <w:rFonts w:ascii="Comic Sans MS" w:hAnsi="Comic Sans MS"/>
                <w:bCs/>
              </w:rPr>
              <w:t xml:space="preserve">’. </w:t>
            </w:r>
          </w:p>
          <w:p w14:paraId="307984F1" w14:textId="77865E7B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5D70A0F3" wp14:editId="5D4B0A89">
                      <wp:simplePos x="0" y="0"/>
                      <wp:positionH relativeFrom="column">
                        <wp:posOffset>-80645</wp:posOffset>
                      </wp:positionH>
                      <wp:positionV relativeFrom="paragraph">
                        <wp:posOffset>360680</wp:posOffset>
                      </wp:positionV>
                      <wp:extent cx="428625" cy="323850"/>
                      <wp:effectExtent l="19050" t="38100" r="47625" b="38100"/>
                      <wp:wrapNone/>
                      <wp:docPr id="24" name="Straight Arrow Connector 2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428625" cy="3238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6082AF" id="Straight Arrow Connector 24" o:spid="_x0000_s1026" type="#_x0000_t32" style="position:absolute;margin-left:-6.35pt;margin-top:28.4pt;width:33.75pt;height:25.5pt;flip:y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" strokecolor="#002060" strokeweight="4.5pt">
                      <v:stroke endarrow="block" joinstyle="miter"/>
                    </v:shape>
                  </w:pict>
                </mc:Fallback>
              </mc:AlternateContent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54ABDC83" wp14:editId="78E38A65">
                  <wp:extent cx="2807846" cy="1600200"/>
                  <wp:effectExtent l="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561" cy="16034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EDDE21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2560C40C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Now play the game. </w:t>
            </w:r>
          </w:p>
          <w:p w14:paraId="1F4044A7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5B60A565" w14:textId="0C75DC43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/>
                <w:bCs/>
                <w:u w:val="single"/>
              </w:rPr>
              <w:t>Tip:</w:t>
            </w:r>
            <w:r w:rsidR="00D70B73" w:rsidRPr="00201010">
              <w:rPr>
                <w:rFonts w:ascii="Comic Sans MS" w:hAnsi="Comic Sans MS"/>
                <w:bCs/>
              </w:rPr>
              <w:t xml:space="preserve"> R</w:t>
            </w:r>
            <w:r w:rsidRPr="00201010">
              <w:rPr>
                <w:rFonts w:ascii="Comic Sans MS" w:hAnsi="Comic Sans MS"/>
                <w:bCs/>
              </w:rPr>
              <w:t>emember you are multiplying</w:t>
            </w:r>
            <w:r w:rsidR="009C0F22" w:rsidRPr="00201010">
              <w:rPr>
                <w:rFonts w:ascii="Comic Sans MS" w:hAnsi="Comic Sans MS"/>
                <w:bCs/>
              </w:rPr>
              <w:t>, that means times</w:t>
            </w:r>
            <w:r w:rsidRPr="00201010">
              <w:rPr>
                <w:rFonts w:ascii="Comic Sans MS" w:hAnsi="Comic Sans MS"/>
                <w:bCs/>
              </w:rPr>
              <w:t>. For example;</w:t>
            </w:r>
          </w:p>
          <w:p w14:paraId="02C4711C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What is 3 multiplied by 6? That means what is 3 x 6. </w:t>
            </w:r>
          </w:p>
          <w:p w14:paraId="0F92FDD5" w14:textId="208FB1C3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How many is 8 lots of 3? That means what is 8 x 3. </w:t>
            </w:r>
          </w:p>
          <w:p w14:paraId="337B2AB3" w14:textId="046504FF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lastRenderedPageBreak/>
              <w:t>Here is a little video to help you remember h</w:t>
            </w:r>
            <w:r w:rsidR="00CF4E1E">
              <w:rPr>
                <w:rFonts w:ascii="Comic Sans MS" w:hAnsi="Comic Sans MS"/>
                <w:bCs/>
              </w:rPr>
              <w:t xml:space="preserve">ow to work out your X tables if </w:t>
            </w:r>
            <w:r w:rsidRPr="00201010">
              <w:rPr>
                <w:rFonts w:ascii="Comic Sans MS" w:hAnsi="Comic Sans MS"/>
                <w:bCs/>
              </w:rPr>
              <w:t xml:space="preserve">you get stuck. </w:t>
            </w:r>
          </w:p>
          <w:p w14:paraId="22EA5B2F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13B8E6E1" w14:textId="6D801915" w:rsidR="00A41B50" w:rsidRPr="00201010" w:rsidRDefault="00CF4E1E">
            <w:pPr>
              <w:rPr>
                <w:rFonts w:ascii="Comic Sans MS" w:hAnsi="Comic Sans MS"/>
              </w:rPr>
            </w:pPr>
            <w:hyperlink r:id="rId14" w:history="1">
              <w:r w:rsidR="00A41B50" w:rsidRPr="00201010">
                <w:rPr>
                  <w:rFonts w:ascii="Comic Sans MS" w:hAnsi="Comic Sans MS"/>
                  <w:color w:val="0000FF"/>
                  <w:u w:val="single"/>
                </w:rPr>
                <w:t>https://www.youtube.com/watch?v=3Fy_sqFvN_k</w:t>
              </w:r>
            </w:hyperlink>
          </w:p>
          <w:p w14:paraId="664F2AF2" w14:textId="77777777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  <w:p w14:paraId="4AE8FF91" w14:textId="38165DDA" w:rsidR="00A41B50" w:rsidRPr="00201010" w:rsidRDefault="009C0F22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In your </w:t>
            </w:r>
            <w:r w:rsidRPr="00201010">
              <w:rPr>
                <w:rFonts w:ascii="Comic Sans MS" w:hAnsi="Comic Sans MS"/>
                <w:b/>
                <w:bCs/>
              </w:rPr>
              <w:t>yellow books</w:t>
            </w:r>
            <w:r w:rsidRPr="00201010">
              <w:rPr>
                <w:rFonts w:ascii="Comic Sans MS" w:hAnsi="Comic Sans MS"/>
                <w:bCs/>
              </w:rPr>
              <w:t xml:space="preserve"> please complete the following questions. Start on </w:t>
            </w:r>
            <w:r w:rsidRPr="00201010">
              <w:rPr>
                <w:rFonts w:ascii="Comic Sans MS" w:hAnsi="Comic Sans MS"/>
                <w:bCs/>
                <w:color w:val="FF0000"/>
              </w:rPr>
              <w:t xml:space="preserve">red, </w:t>
            </w:r>
            <w:r w:rsidRPr="00201010">
              <w:rPr>
                <w:rFonts w:ascii="Comic Sans MS" w:hAnsi="Comic Sans MS"/>
                <w:bCs/>
              </w:rPr>
              <w:t xml:space="preserve">then </w:t>
            </w:r>
            <w:r w:rsidRPr="00201010">
              <w:rPr>
                <w:rFonts w:ascii="Comic Sans MS" w:hAnsi="Comic Sans MS"/>
                <w:bCs/>
                <w:highlight w:val="yellow"/>
              </w:rPr>
              <w:t>yellow</w:t>
            </w:r>
            <w:r w:rsidRPr="00201010">
              <w:rPr>
                <w:rFonts w:ascii="Comic Sans MS" w:hAnsi="Comic Sans MS"/>
                <w:bCs/>
              </w:rPr>
              <w:t xml:space="preserve"> and then </w:t>
            </w:r>
            <w:r w:rsidRPr="00201010">
              <w:rPr>
                <w:rFonts w:ascii="Comic Sans MS" w:hAnsi="Comic Sans MS"/>
                <w:bCs/>
                <w:color w:val="00B050"/>
              </w:rPr>
              <w:t xml:space="preserve">green. </w:t>
            </w:r>
            <w:r w:rsidRPr="00201010">
              <w:rPr>
                <w:rFonts w:ascii="Comic Sans MS" w:hAnsi="Comic Sans MS"/>
                <w:bCs/>
              </w:rPr>
              <w:t xml:space="preserve">Remember do as many as you can. If you finish them all complete the challenge. </w:t>
            </w:r>
          </w:p>
          <w:p w14:paraId="0F687F6B" w14:textId="77777777" w:rsidR="009C0F22" w:rsidRPr="00201010" w:rsidRDefault="009C0F22">
            <w:pPr>
              <w:rPr>
                <w:rFonts w:ascii="Comic Sans MS" w:hAnsi="Comic Sans MS"/>
                <w:bCs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2712"/>
              <w:gridCol w:w="2712"/>
              <w:gridCol w:w="2713"/>
            </w:tblGrid>
            <w:tr w:rsidR="009C0F22" w:rsidRPr="00201010" w14:paraId="65421167" w14:textId="77777777" w:rsidTr="009C0F22">
              <w:tc>
                <w:tcPr>
                  <w:tcW w:w="2712" w:type="dxa"/>
                </w:tcPr>
                <w:p w14:paraId="32A297E7" w14:textId="4671BC3E" w:rsidR="009C0F22" w:rsidRPr="00201010" w:rsidRDefault="009C0F22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FF0000"/>
                    </w:rPr>
                    <w:t>2 x 3 =</w:t>
                  </w:r>
                </w:p>
                <w:p w14:paraId="18FBC5EF" w14:textId="02DA499A" w:rsidR="009C0F22" w:rsidRPr="00201010" w:rsidRDefault="009C0F22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FF0000"/>
                    </w:rPr>
                    <w:t>5 x 3 =</w:t>
                  </w:r>
                </w:p>
                <w:p w14:paraId="0DA04E0B" w14:textId="77777777" w:rsidR="009C0F22" w:rsidRPr="00201010" w:rsidRDefault="009C0F22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FF0000"/>
                    </w:rPr>
                    <w:t>1 x 3 =</w:t>
                  </w:r>
                </w:p>
                <w:p w14:paraId="50B4E2E8" w14:textId="77777777" w:rsidR="009C0F22" w:rsidRPr="00201010" w:rsidRDefault="009C0F22">
                  <w:pPr>
                    <w:rPr>
                      <w:rFonts w:ascii="Comic Sans MS" w:hAnsi="Comic Sans MS"/>
                      <w:bCs/>
                      <w:color w:val="FF000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FF0000"/>
                    </w:rPr>
                    <w:t>4 X 3 =</w:t>
                  </w:r>
                </w:p>
                <w:p w14:paraId="55F4FC82" w14:textId="144F67D3" w:rsidR="009C0F22" w:rsidRPr="00201010" w:rsidRDefault="009C0F22">
                  <w:pPr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FF0000"/>
                    </w:rPr>
                    <w:t>6 x 3 =</w:t>
                  </w:r>
                </w:p>
              </w:tc>
              <w:tc>
                <w:tcPr>
                  <w:tcW w:w="2712" w:type="dxa"/>
                </w:tcPr>
                <w:p w14:paraId="353EB735" w14:textId="351EA7F6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201010">
                    <w:rPr>
                      <w:rFonts w:ascii="Comic Sans MS" w:hAnsi="Comic Sans MS"/>
                      <w:bCs/>
                      <w:highlight w:val="yellow"/>
                    </w:rPr>
                    <w:t>7 x 3 =</w:t>
                  </w:r>
                </w:p>
                <w:p w14:paraId="420740B3" w14:textId="7FD3C1D3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201010">
                    <w:rPr>
                      <w:rFonts w:ascii="Comic Sans MS" w:hAnsi="Comic Sans MS"/>
                      <w:bCs/>
                      <w:highlight w:val="yellow"/>
                    </w:rPr>
                    <w:t>11 x 3 =</w:t>
                  </w:r>
                </w:p>
                <w:p w14:paraId="2B49E1B4" w14:textId="4AC1B2E9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201010">
                    <w:rPr>
                      <w:rFonts w:ascii="Comic Sans MS" w:hAnsi="Comic Sans MS"/>
                      <w:bCs/>
                      <w:highlight w:val="yellow"/>
                    </w:rPr>
                    <w:t>8 x 3 =</w:t>
                  </w:r>
                </w:p>
                <w:p w14:paraId="4C648597" w14:textId="4EB95DFA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highlight w:val="yellow"/>
                    </w:rPr>
                  </w:pPr>
                  <w:r w:rsidRPr="00201010">
                    <w:rPr>
                      <w:rFonts w:ascii="Comic Sans MS" w:hAnsi="Comic Sans MS"/>
                      <w:bCs/>
                      <w:highlight w:val="yellow"/>
                    </w:rPr>
                    <w:t>10 X 3 =</w:t>
                  </w:r>
                </w:p>
                <w:p w14:paraId="3287DAC6" w14:textId="14804C2B" w:rsidR="009C0F22" w:rsidRPr="00201010" w:rsidRDefault="009C0F22" w:rsidP="009C0F22">
                  <w:pPr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  <w:highlight w:val="yellow"/>
                    </w:rPr>
                    <w:t>9 x 3 =</w:t>
                  </w:r>
                </w:p>
              </w:tc>
              <w:tc>
                <w:tcPr>
                  <w:tcW w:w="2713" w:type="dxa"/>
                </w:tcPr>
                <w:p w14:paraId="79BFA61F" w14:textId="31C10F75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00B050"/>
                    </w:rPr>
                    <w:t>12 x 3 =</w:t>
                  </w:r>
                </w:p>
                <w:p w14:paraId="4854F7CF" w14:textId="3DDC4ABB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00B050"/>
                    </w:rPr>
                    <w:t>14 x 3 =</w:t>
                  </w:r>
                </w:p>
                <w:p w14:paraId="7EB3A679" w14:textId="765F0775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00B050"/>
                    </w:rPr>
                    <w:t>15 x 3 =</w:t>
                  </w:r>
                </w:p>
                <w:p w14:paraId="4D066DD6" w14:textId="4FBB128D" w:rsidR="009C0F22" w:rsidRPr="00201010" w:rsidRDefault="009C0F22" w:rsidP="009C0F22">
                  <w:pPr>
                    <w:rPr>
                      <w:rFonts w:ascii="Comic Sans MS" w:hAnsi="Comic Sans MS"/>
                      <w:bCs/>
                      <w:color w:val="00B050"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00B050"/>
                    </w:rPr>
                    <w:t>13 X 3 =</w:t>
                  </w:r>
                </w:p>
                <w:p w14:paraId="20E0A5B7" w14:textId="2724D95B" w:rsidR="009C0F22" w:rsidRPr="00201010" w:rsidRDefault="009C0F22" w:rsidP="009C0F22">
                  <w:pPr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  <w:color w:val="00B050"/>
                    </w:rPr>
                    <w:t>16 x 3 =</w:t>
                  </w:r>
                </w:p>
              </w:tc>
            </w:tr>
          </w:tbl>
          <w:p w14:paraId="7A775B93" w14:textId="77777777" w:rsidR="009C0F22" w:rsidRPr="00201010" w:rsidRDefault="009C0F22">
            <w:pPr>
              <w:rPr>
                <w:rFonts w:ascii="Comic Sans MS" w:hAnsi="Comic Sans MS"/>
                <w:bCs/>
              </w:rPr>
            </w:pPr>
          </w:p>
          <w:p w14:paraId="511E3479" w14:textId="77777777" w:rsidR="009C0F22" w:rsidRPr="00201010" w:rsidRDefault="009C0F22">
            <w:pPr>
              <w:rPr>
                <w:rFonts w:ascii="Comic Sans MS" w:hAnsi="Comic Sans MS"/>
                <w:bCs/>
              </w:rPr>
            </w:pPr>
          </w:p>
          <w:p w14:paraId="67A14766" w14:textId="4F1AA00F" w:rsidR="00A41B50" w:rsidRPr="00201010" w:rsidRDefault="00A41B50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/>
                <w:bCs/>
                <w:u w:val="single"/>
              </w:rPr>
              <w:t>Challenge:</w:t>
            </w:r>
            <w:r w:rsidRPr="00201010">
              <w:rPr>
                <w:rFonts w:ascii="Comic Sans MS" w:hAnsi="Comic Sans MS"/>
                <w:bCs/>
              </w:rPr>
              <w:t xml:space="preserve"> Now login to Times Table Rock Stars</w:t>
            </w:r>
            <w:r w:rsidR="009C0F22" w:rsidRPr="00201010">
              <w:rPr>
                <w:rFonts w:ascii="Comic Sans MS" w:hAnsi="Comic Sans MS"/>
                <w:bCs/>
              </w:rPr>
              <w:t xml:space="preserve">. </w:t>
            </w:r>
          </w:p>
          <w:p w14:paraId="16DE3C3D" w14:textId="441812E0" w:rsidR="00A41B50" w:rsidRPr="00201010" w:rsidRDefault="00A41B50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5BDE6FB8" w14:textId="77777777" w:rsidTr="00A41B50">
        <w:tc>
          <w:tcPr>
            <w:tcW w:w="1418" w:type="dxa"/>
            <w:shd w:val="clear" w:color="auto" w:fill="FFFFFF" w:themeFill="background1"/>
          </w:tcPr>
          <w:p w14:paraId="24B7EAF9" w14:textId="5000FE07" w:rsidR="00A41B50" w:rsidRDefault="007A737F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Phonics</w:t>
            </w:r>
          </w:p>
          <w:p w14:paraId="43286D39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00F2FF59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683ED39B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09528AF9" w14:textId="4B7B4713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Log into purple mash from the school website. </w:t>
            </w:r>
          </w:p>
          <w:p w14:paraId="2307B645" w14:textId="77777777" w:rsidR="007A737F" w:rsidRPr="00201010" w:rsidRDefault="007A737F">
            <w:pPr>
              <w:rPr>
                <w:rFonts w:ascii="Comic Sans MS" w:hAnsi="Comic Sans MS"/>
                <w:bCs/>
              </w:rPr>
            </w:pPr>
          </w:p>
          <w:p w14:paraId="3BEA9FE1" w14:textId="6E42E205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Click on the ‘English’ tab. Then scroll down to ‘SPAG’ and click on ‘Phonics’</w:t>
            </w:r>
          </w:p>
          <w:p w14:paraId="28EE3A3B" w14:textId="2D8901C8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4C9D07E7" wp14:editId="6143259E">
                      <wp:simplePos x="0" y="0"/>
                      <wp:positionH relativeFrom="column">
                        <wp:posOffset>2670810</wp:posOffset>
                      </wp:positionH>
                      <wp:positionV relativeFrom="paragraph">
                        <wp:posOffset>1186815</wp:posOffset>
                      </wp:positionV>
                      <wp:extent cx="542925" cy="419100"/>
                      <wp:effectExtent l="19050" t="38100" r="47625" b="38100"/>
                      <wp:wrapNone/>
                      <wp:docPr id="27" name="Straight Arrow Connector 2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42925" cy="419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4AC18E88" id="Straight Arrow Connector 27" o:spid="_x0000_s1026" type="#_x0000_t32" style="position:absolute;margin-left:210.3pt;margin-top:93.45pt;width:42.75pt;height:33pt;flip:y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" strokecolor="#002060" strokeweight="4.5pt">
                      <v:stroke endarrow="block" joinstyle="miter"/>
                    </v:shape>
                  </w:pict>
                </mc:Fallback>
              </mc:AlternateContent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3BBE07E3" wp14:editId="04416509">
                  <wp:extent cx="1095375" cy="1428750"/>
                  <wp:effectExtent l="0" t="0" r="9525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20D69285" wp14:editId="7ABA3AEA">
                  <wp:extent cx="2867025" cy="1539342"/>
                  <wp:effectExtent l="0" t="0" r="0" b="381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873" cy="1545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013C8B" w14:textId="17C9A343" w:rsidR="007A737F" w:rsidRPr="00201010" w:rsidRDefault="007A737F">
            <w:pPr>
              <w:rPr>
                <w:rFonts w:ascii="Comic Sans MS" w:hAnsi="Comic Sans MS"/>
                <w:bCs/>
              </w:rPr>
            </w:pPr>
          </w:p>
          <w:p w14:paraId="79AFDD02" w14:textId="6AD2C1CC" w:rsidR="007A737F" w:rsidRPr="00201010" w:rsidRDefault="007A737F">
            <w:pPr>
              <w:rPr>
                <w:rFonts w:ascii="Comic Sans MS" w:hAnsi="Comic Sans MS"/>
                <w:bCs/>
              </w:rPr>
            </w:pPr>
          </w:p>
          <w:p w14:paraId="1CFFBAEE" w14:textId="536285C2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Now click on your phonics phase. </w:t>
            </w:r>
          </w:p>
          <w:p w14:paraId="4DF46843" w14:textId="2EA35A13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4BC35F59" wp14:editId="212DA802">
                  <wp:extent cx="5173345" cy="1596390"/>
                  <wp:effectExtent l="0" t="0" r="8255" b="381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3345" cy="1596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F9323EC" w14:textId="1347A0E0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Once you have clicked on your phase, click on the tab labelled ‘cloze activities’. </w:t>
            </w:r>
          </w:p>
          <w:p w14:paraId="3DF35F75" w14:textId="77777777" w:rsidR="007A737F" w:rsidRPr="00201010" w:rsidRDefault="007A737F">
            <w:pPr>
              <w:rPr>
                <w:rFonts w:ascii="Comic Sans MS" w:hAnsi="Comic Sans MS"/>
                <w:bCs/>
              </w:rPr>
            </w:pPr>
          </w:p>
          <w:p w14:paraId="283BE5E9" w14:textId="77777777" w:rsidR="007A737F" w:rsidRPr="00201010" w:rsidRDefault="007A737F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Now spend ten minutes practising your sounds. </w:t>
            </w:r>
          </w:p>
          <w:p w14:paraId="7F29998F" w14:textId="77777777" w:rsidR="007A737F" w:rsidRPr="00201010" w:rsidRDefault="007A737F">
            <w:pPr>
              <w:rPr>
                <w:rFonts w:ascii="Comic Sans MS" w:hAnsi="Comic Sans MS"/>
                <w:bCs/>
              </w:rPr>
            </w:pPr>
          </w:p>
          <w:p w14:paraId="18F24F78" w14:textId="3BB6AACE" w:rsidR="007A737F" w:rsidRPr="00201010" w:rsidRDefault="00FA3889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/>
                <w:bCs/>
                <w:u w:val="single"/>
              </w:rPr>
              <w:t>Tip:</w:t>
            </w:r>
            <w:r w:rsidR="00CF4E1E">
              <w:rPr>
                <w:rFonts w:ascii="Comic Sans MS" w:hAnsi="Comic Sans MS"/>
                <w:bCs/>
              </w:rPr>
              <w:t xml:space="preserve"> If you get stuck, </w:t>
            </w:r>
            <w:proofErr w:type="gramStart"/>
            <w:r w:rsidR="00CF4E1E">
              <w:rPr>
                <w:rFonts w:ascii="Comic Sans MS" w:hAnsi="Comic Sans MS"/>
                <w:bCs/>
              </w:rPr>
              <w:t xml:space="preserve">type </w:t>
            </w:r>
            <w:r w:rsidRPr="00201010">
              <w:rPr>
                <w:rFonts w:ascii="Comic Sans MS" w:hAnsi="Comic Sans MS"/>
                <w:bCs/>
              </w:rPr>
              <w:t xml:space="preserve"> ‘Mr</w:t>
            </w:r>
            <w:proofErr w:type="gramEnd"/>
            <w:r w:rsidRPr="00201010">
              <w:rPr>
                <w:rFonts w:ascii="Comic Sans MS" w:hAnsi="Comic Sans MS"/>
                <w:bCs/>
              </w:rPr>
              <w:t xml:space="preserve"> Thorne does phonics’ into </w:t>
            </w:r>
            <w:r w:rsidR="00CF4E1E" w:rsidRPr="00201010">
              <w:rPr>
                <w:rFonts w:ascii="Comic Sans MS" w:hAnsi="Comic Sans MS"/>
                <w:bCs/>
              </w:rPr>
              <w:t>YouTube</w:t>
            </w:r>
            <w:r w:rsidRPr="00201010">
              <w:rPr>
                <w:rFonts w:ascii="Comic Sans MS" w:hAnsi="Comic Sans MS"/>
                <w:bCs/>
              </w:rPr>
              <w:t>. He can help!</w:t>
            </w:r>
          </w:p>
          <w:p w14:paraId="69C373DB" w14:textId="77777777" w:rsidR="007A737F" w:rsidRDefault="007A737F">
            <w:pPr>
              <w:rPr>
                <w:rFonts w:ascii="Comic Sans MS" w:hAnsi="Comic Sans MS"/>
                <w:bCs/>
              </w:rPr>
            </w:pPr>
          </w:p>
          <w:p w14:paraId="4D48CE54" w14:textId="77777777" w:rsidR="00CF4E1E" w:rsidRPr="00201010" w:rsidRDefault="00CF4E1E">
            <w:pPr>
              <w:rPr>
                <w:rFonts w:ascii="Comic Sans MS" w:hAnsi="Comic Sans MS"/>
                <w:bCs/>
              </w:rPr>
            </w:pPr>
          </w:p>
        </w:tc>
      </w:tr>
      <w:tr w:rsidR="00A41B50" w14:paraId="4F810C0B" w14:textId="77777777" w:rsidTr="00A41B50">
        <w:tc>
          <w:tcPr>
            <w:tcW w:w="1418" w:type="dxa"/>
            <w:shd w:val="clear" w:color="auto" w:fill="FFFFFF" w:themeFill="background1"/>
          </w:tcPr>
          <w:p w14:paraId="1DB6B3D0" w14:textId="35073D97" w:rsidR="00A41B50" w:rsidRDefault="007A737F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>Literacy</w:t>
            </w:r>
          </w:p>
          <w:p w14:paraId="448BD2F2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6AC6A6B3" w14:textId="77777777" w:rsidR="00A41B50" w:rsidRDefault="00A41B50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55D5A602" w14:textId="5BC3DCE4" w:rsidR="009C0F22" w:rsidRPr="00201010" w:rsidRDefault="009C0F22" w:rsidP="00200D74">
            <w:pPr>
              <w:rPr>
                <w:rFonts w:ascii="Comic Sans MS" w:hAnsi="Comic Sans MS"/>
                <w:b/>
                <w:bCs/>
              </w:rPr>
            </w:pPr>
            <w:r w:rsidRPr="00201010">
              <w:rPr>
                <w:rFonts w:ascii="Comic Sans MS" w:hAnsi="Comic Sans MS"/>
                <w:b/>
                <w:bCs/>
              </w:rPr>
              <w:t>Write an exciting story.</w:t>
            </w:r>
          </w:p>
          <w:p w14:paraId="5BEB24DE" w14:textId="232ECF5B" w:rsidR="00A41B50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As this is the</w:t>
            </w:r>
            <w:r w:rsidR="00FA3889" w:rsidRPr="00201010">
              <w:rPr>
                <w:rFonts w:ascii="Comic Sans MS" w:hAnsi="Comic Sans MS"/>
                <w:bCs/>
              </w:rPr>
              <w:t xml:space="preserve"> first week of your ‘Home Learning</w:t>
            </w:r>
            <w:r w:rsidR="00200D74" w:rsidRPr="00201010">
              <w:rPr>
                <w:rFonts w:ascii="Comic Sans MS" w:hAnsi="Comic Sans MS"/>
                <w:bCs/>
              </w:rPr>
              <w:t>’ and your teachers will be missing seeing</w:t>
            </w:r>
            <w:r w:rsidRPr="00201010">
              <w:rPr>
                <w:rFonts w:ascii="Comic Sans MS" w:hAnsi="Comic Sans MS"/>
                <w:bCs/>
              </w:rPr>
              <w:t xml:space="preserve"> all</w:t>
            </w:r>
            <w:r w:rsidR="00200D74" w:rsidRPr="00201010">
              <w:rPr>
                <w:rFonts w:ascii="Comic Sans MS" w:hAnsi="Comic Sans MS"/>
                <w:bCs/>
              </w:rPr>
              <w:t xml:space="preserve"> your smiling faces. We would like you to write us a version of our favourite story to help us smile. </w:t>
            </w:r>
          </w:p>
          <w:p w14:paraId="7B366704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711AEB8D" w14:textId="4E9375B6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Our favourite story is ‘Little Red Riding Hood’.</w:t>
            </w:r>
          </w:p>
          <w:p w14:paraId="08CEFCEF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70F6A814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Watch the story first using this link:</w:t>
            </w:r>
          </w:p>
          <w:p w14:paraId="16D1C12C" w14:textId="2A6A8B8D" w:rsidR="00D70B73" w:rsidRPr="00201010" w:rsidRDefault="00CF4E1E" w:rsidP="00200D74">
            <w:pPr>
              <w:rPr>
                <w:rFonts w:ascii="Comic Sans MS" w:hAnsi="Comic Sans MS"/>
                <w:bCs/>
              </w:rPr>
            </w:pPr>
            <w:hyperlink r:id="rId18" w:history="1">
              <w:r w:rsidR="00D70B73" w:rsidRPr="00201010">
                <w:rPr>
                  <w:rStyle w:val="Hyperlink"/>
                  <w:rFonts w:ascii="Comic Sans MS" w:hAnsi="Comic Sans MS"/>
                  <w:bCs/>
                </w:rPr>
                <w:t>https://learnenglishkids.britishcouncil.org/short-stories/little-red-riding-hood</w:t>
              </w:r>
            </w:hyperlink>
          </w:p>
          <w:p w14:paraId="419AF243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26DA3363" w14:textId="45CCF712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Then look at the pictures below and think about who your new characters will be. </w:t>
            </w:r>
          </w:p>
          <w:p w14:paraId="0E8880C7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7B76EC2C" w14:textId="11CD10DD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For example my new characters are: </w:t>
            </w:r>
          </w:p>
          <w:p w14:paraId="28833C9A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4068"/>
              <w:gridCol w:w="4069"/>
            </w:tblGrid>
            <w:tr w:rsidR="00D70B73" w:rsidRPr="00201010" w14:paraId="7BCB003B" w14:textId="77777777" w:rsidTr="00D70B73">
              <w:tc>
                <w:tcPr>
                  <w:tcW w:w="4068" w:type="dxa"/>
                </w:tcPr>
                <w:p w14:paraId="07431DD8" w14:textId="639EBFC0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</w:rPr>
                    <w:t>Character</w:t>
                  </w:r>
                </w:p>
                <w:p w14:paraId="526182F9" w14:textId="77777777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 w:cs="Arial"/>
                      <w:noProof/>
                      <w:color w:val="FFFFFF"/>
                      <w:lang w:eastAsia="en-GB"/>
                    </w:rPr>
                    <w:drawing>
                      <wp:inline distT="0" distB="0" distL="0" distR="0" wp14:anchorId="792C4CB8" wp14:editId="59FCCD6C">
                        <wp:extent cx="1028700" cy="1543050"/>
                        <wp:effectExtent l="0" t="0" r="0" b="0"/>
                        <wp:docPr id="31" name="Picture 3" descr="See the source imag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See the source imag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30516" cy="154577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1B667FFF" w14:textId="160C3B36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</w:rPr>
                    <w:t>Small Silver Simon</w:t>
                  </w:r>
                </w:p>
              </w:tc>
              <w:tc>
                <w:tcPr>
                  <w:tcW w:w="4069" w:type="dxa"/>
                </w:tcPr>
                <w:p w14:paraId="65BEFDFC" w14:textId="3C562D22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</w:rPr>
                    <w:t>Bad character</w:t>
                  </w:r>
                </w:p>
                <w:p w14:paraId="510E3948" w14:textId="77777777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 w:cs="Arial"/>
                      <w:noProof/>
                      <w:color w:val="001BA0"/>
                      <w:lang w:eastAsia="en-GB"/>
                    </w:rPr>
                    <w:drawing>
                      <wp:inline distT="0" distB="0" distL="0" distR="0" wp14:anchorId="070B2C67" wp14:editId="52B31C6C">
                        <wp:extent cx="1143000" cy="1714500"/>
                        <wp:effectExtent l="0" t="0" r="0" b="0"/>
                        <wp:docPr id="29" name="Picture 1" descr="Image result for goat">
                          <a:hlinkClick xmlns:a="http://schemas.openxmlformats.org/drawingml/2006/main" r:id="rId2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Image result for goat">
                                  <a:hlinkClick r:id="rId20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43000" cy="17145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46490ED6" w14:textId="6E483824" w:rsidR="00D70B73" w:rsidRPr="00201010" w:rsidRDefault="00D70B73" w:rsidP="00D70B73">
                  <w:pPr>
                    <w:jc w:val="center"/>
                    <w:rPr>
                      <w:rFonts w:ascii="Comic Sans MS" w:hAnsi="Comic Sans MS"/>
                      <w:bCs/>
                    </w:rPr>
                  </w:pPr>
                  <w:r w:rsidRPr="00201010">
                    <w:rPr>
                      <w:rFonts w:ascii="Comic Sans MS" w:hAnsi="Comic Sans MS"/>
                      <w:bCs/>
                    </w:rPr>
                    <w:t>Big Bad Goat</w:t>
                  </w:r>
                </w:p>
              </w:tc>
            </w:tr>
          </w:tbl>
          <w:p w14:paraId="6108C71E" w14:textId="77777777" w:rsidR="00200D74" w:rsidRPr="00201010" w:rsidRDefault="00200D74" w:rsidP="00200D74">
            <w:pPr>
              <w:rPr>
                <w:rFonts w:ascii="Comic Sans MS" w:hAnsi="Comic Sans MS"/>
                <w:bCs/>
              </w:rPr>
            </w:pPr>
          </w:p>
          <w:p w14:paraId="2B99AA31" w14:textId="63E6925A" w:rsidR="00200D74" w:rsidRPr="00201010" w:rsidRDefault="009C0F22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Please write your story in your </w:t>
            </w:r>
            <w:r w:rsidRPr="00201010">
              <w:rPr>
                <w:rFonts w:ascii="Comic Sans MS" w:hAnsi="Comic Sans MS"/>
                <w:b/>
                <w:bCs/>
              </w:rPr>
              <w:t>yellow books.</w:t>
            </w:r>
            <w:r w:rsidRPr="00201010">
              <w:rPr>
                <w:rFonts w:ascii="Comic Sans MS" w:hAnsi="Comic Sans MS"/>
                <w:bCs/>
              </w:rPr>
              <w:t xml:space="preserve"> </w:t>
            </w:r>
            <w:r w:rsidR="00200D74" w:rsidRPr="00201010">
              <w:rPr>
                <w:rFonts w:ascii="Comic Sans MS" w:hAnsi="Comic Sans MS"/>
                <w:bCs/>
              </w:rPr>
              <w:t xml:space="preserve">If you want to take a picture and email them </w:t>
            </w:r>
            <w:proofErr w:type="gramStart"/>
            <w:r w:rsidR="00200D74" w:rsidRPr="00201010">
              <w:rPr>
                <w:rFonts w:ascii="Comic Sans MS" w:hAnsi="Comic Sans MS"/>
                <w:bCs/>
              </w:rPr>
              <w:t>us</w:t>
            </w:r>
            <w:proofErr w:type="gramEnd"/>
            <w:r w:rsidR="00200D74" w:rsidRPr="00201010">
              <w:rPr>
                <w:rFonts w:ascii="Comic Sans MS" w:hAnsi="Comic Sans MS"/>
                <w:bCs/>
              </w:rPr>
              <w:t xml:space="preserve"> to read that would be great, if not, we will look forward to reading them when we see you. </w:t>
            </w:r>
          </w:p>
          <w:p w14:paraId="680A35E5" w14:textId="77777777" w:rsidR="00745E4D" w:rsidRPr="00201010" w:rsidRDefault="00745E4D" w:rsidP="00200D74">
            <w:pPr>
              <w:rPr>
                <w:rFonts w:ascii="Comic Sans MS" w:hAnsi="Comic Sans MS"/>
                <w:bCs/>
              </w:rPr>
            </w:pPr>
          </w:p>
          <w:p w14:paraId="6AC28E6C" w14:textId="22338912" w:rsidR="00745E4D" w:rsidRPr="00201010" w:rsidRDefault="00745E4D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/>
                <w:bCs/>
                <w:u w:val="single"/>
              </w:rPr>
              <w:t>Remember:</w:t>
            </w:r>
            <w:r w:rsidRPr="00201010">
              <w:rPr>
                <w:rFonts w:ascii="Comic Sans MS" w:hAnsi="Comic Sans MS"/>
                <w:bCs/>
              </w:rPr>
              <w:t xml:space="preserve"> If you find this too hard you could </w:t>
            </w:r>
            <w:r w:rsidR="00D70B73" w:rsidRPr="00201010">
              <w:rPr>
                <w:rFonts w:ascii="Comic Sans MS" w:hAnsi="Comic Sans MS"/>
                <w:bCs/>
              </w:rPr>
              <w:t xml:space="preserve">re-write the story without changing anything by writing a sentence about each picture. </w:t>
            </w:r>
          </w:p>
          <w:p w14:paraId="66497DC4" w14:textId="77777777" w:rsidR="009C0F22" w:rsidRPr="00201010" w:rsidRDefault="009C0F22" w:rsidP="00200D74">
            <w:pPr>
              <w:rPr>
                <w:rFonts w:ascii="Comic Sans MS" w:hAnsi="Comic Sans MS"/>
                <w:bCs/>
              </w:rPr>
            </w:pPr>
          </w:p>
          <w:p w14:paraId="2C6AB54D" w14:textId="14BA106F" w:rsidR="009C0F22" w:rsidRPr="00201010" w:rsidRDefault="009C0F22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*The pictures are below, please scroll down the page. </w:t>
            </w:r>
          </w:p>
          <w:p w14:paraId="61F60535" w14:textId="28CBC036" w:rsidR="00200D74" w:rsidRPr="00201010" w:rsidRDefault="00200D74" w:rsidP="00200D74">
            <w:pPr>
              <w:rPr>
                <w:rFonts w:ascii="Comic Sans MS" w:hAnsi="Comic Sans MS"/>
                <w:bCs/>
              </w:rPr>
            </w:pPr>
          </w:p>
        </w:tc>
      </w:tr>
      <w:tr w:rsidR="00D70B73" w14:paraId="70CFA042" w14:textId="77777777" w:rsidTr="00A41B50">
        <w:tc>
          <w:tcPr>
            <w:tcW w:w="1418" w:type="dxa"/>
            <w:shd w:val="clear" w:color="auto" w:fill="FFFFFF" w:themeFill="background1"/>
          </w:tcPr>
          <w:p w14:paraId="0C816821" w14:textId="004E6D4D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t>Science:</w:t>
            </w:r>
          </w:p>
          <w:p w14:paraId="025700AF" w14:textId="77777777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  <w:p w14:paraId="3BD2608E" w14:textId="126A2105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</w:p>
        </w:tc>
        <w:tc>
          <w:tcPr>
            <w:tcW w:w="8363" w:type="dxa"/>
            <w:shd w:val="clear" w:color="auto" w:fill="FFFFFF" w:themeFill="background1"/>
          </w:tcPr>
          <w:p w14:paraId="0A407C4B" w14:textId="36C22899" w:rsidR="00CF4E1E" w:rsidRPr="00CF4E1E" w:rsidRDefault="00CF4E1E" w:rsidP="00200D74">
            <w:pPr>
              <w:rPr>
                <w:rFonts w:ascii="Comic Sans MS" w:hAnsi="Comic Sans MS"/>
                <w:b/>
                <w:bCs/>
              </w:rPr>
            </w:pPr>
            <w:r w:rsidRPr="00CF4E1E">
              <w:rPr>
                <w:rFonts w:ascii="Comic Sans MS" w:hAnsi="Comic Sans MS"/>
                <w:b/>
                <w:bCs/>
              </w:rPr>
              <w:t>Living or Non-living</w:t>
            </w:r>
          </w:p>
          <w:p w14:paraId="2B4C4687" w14:textId="77777777" w:rsidR="00CF4E1E" w:rsidRDefault="00CF4E1E" w:rsidP="00200D74">
            <w:pPr>
              <w:rPr>
                <w:rFonts w:ascii="Comic Sans MS" w:hAnsi="Comic Sans MS"/>
                <w:bCs/>
              </w:rPr>
            </w:pPr>
          </w:p>
          <w:p w14:paraId="0A1798A5" w14:textId="3078662E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As you have been learning about livin</w:t>
            </w:r>
            <w:r w:rsidR="009C0F22" w:rsidRPr="00201010">
              <w:rPr>
                <w:rFonts w:ascii="Comic Sans MS" w:hAnsi="Comic Sans MS"/>
                <w:bCs/>
              </w:rPr>
              <w:t>g and non-living things in Science</w:t>
            </w:r>
            <w:r w:rsidRPr="00201010">
              <w:rPr>
                <w:rFonts w:ascii="Comic Sans MS" w:hAnsi="Comic Sans MS"/>
                <w:bCs/>
              </w:rPr>
              <w:t xml:space="preserve">, play the game below to see what you can remember. </w:t>
            </w:r>
          </w:p>
          <w:p w14:paraId="4379E460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235146A5" w14:textId="000FF38C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Log into purple mash from the school website.</w:t>
            </w:r>
          </w:p>
          <w:p w14:paraId="7EFEFFE6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78E62F7C" w14:textId="23719737" w:rsidR="00D70B73" w:rsidRPr="00201010" w:rsidRDefault="00D70B73" w:rsidP="00D70B73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Click on the ‘Science’ tab. Then click on the ‘animals’ tab. </w:t>
            </w:r>
          </w:p>
          <w:p w14:paraId="17AC03AF" w14:textId="074C6D25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1A03D586" w14:textId="5EFBDB54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w:lastRenderedPageBreak/>
              <w:drawing>
                <wp:inline distT="0" distB="0" distL="0" distR="0" wp14:anchorId="3911BB36" wp14:editId="7847CB07">
                  <wp:extent cx="1028700" cy="1323975"/>
                  <wp:effectExtent l="0" t="0" r="0" b="9525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8700" cy="1323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1010">
              <w:rPr>
                <w:rFonts w:ascii="Comic Sans MS" w:hAnsi="Comic Sans MS"/>
                <w:noProof/>
                <w:lang w:eastAsia="en-GB"/>
              </w:rPr>
              <w:t xml:space="preserve"> </w:t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4D9D7725" wp14:editId="6D11CD3F">
                  <wp:extent cx="1038225" cy="1200932"/>
                  <wp:effectExtent l="0" t="0" r="0" b="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5369" cy="12091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01010">
              <w:rPr>
                <w:rFonts w:ascii="Comic Sans MS" w:hAnsi="Comic Sans MS"/>
                <w:noProof/>
                <w:lang w:eastAsia="en-GB"/>
              </w:rPr>
              <w:t xml:space="preserve"> </w:t>
            </w:r>
          </w:p>
          <w:p w14:paraId="7544B62A" w14:textId="75D568FC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Now scroll down and click on the ‘Living &amp; Non-living’ tab. </w:t>
            </w:r>
          </w:p>
          <w:p w14:paraId="57C2E209" w14:textId="30077AF8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noProof/>
                <w:lang w:eastAsia="en-GB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68BF2820" wp14:editId="440AD029">
                      <wp:simplePos x="0" y="0"/>
                      <wp:positionH relativeFrom="column">
                        <wp:posOffset>1118235</wp:posOffset>
                      </wp:positionH>
                      <wp:positionV relativeFrom="paragraph">
                        <wp:posOffset>1831975</wp:posOffset>
                      </wp:positionV>
                      <wp:extent cx="542925" cy="419100"/>
                      <wp:effectExtent l="19050" t="38100" r="47625" b="38100"/>
                      <wp:wrapNone/>
                      <wp:docPr id="35" name="Straight Arrow Connector 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42925" cy="41910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57150" cap="flat" cmpd="sng" algn="ctr">
                                <a:solidFill>
                                  <a:srgbClr val="00206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738A42B" id="Straight Arrow Connector 35" o:spid="_x0000_s1026" type="#_x0000_t32" style="position:absolute;margin-left:88.05pt;margin-top:144.25pt;width:42.75pt;height:33pt;flip:y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" strokecolor="#002060" strokeweight="4.5pt">
                      <v:stroke endarrow="block" joinstyle="miter"/>
                    </v:shape>
                  </w:pict>
                </mc:Fallback>
              </mc:AlternateContent>
            </w:r>
            <w:r w:rsidRPr="00201010">
              <w:rPr>
                <w:rFonts w:ascii="Comic Sans MS" w:hAnsi="Comic Sans MS"/>
                <w:noProof/>
                <w:lang w:eastAsia="en-GB"/>
              </w:rPr>
              <w:drawing>
                <wp:inline distT="0" distB="0" distL="0" distR="0" wp14:anchorId="37BF872E" wp14:editId="49B1B206">
                  <wp:extent cx="5173345" cy="2028190"/>
                  <wp:effectExtent l="0" t="0" r="8255" b="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73345" cy="202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6DA7BF" w14:textId="6C1656A9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15F4AF55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1AC5A280" w14:textId="519C339F" w:rsidR="009C0F22" w:rsidRPr="00201010" w:rsidRDefault="009C0F22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>In your yellow learning book write a list of other objects you know that</w:t>
            </w:r>
            <w:r w:rsidR="00CF4E1E">
              <w:rPr>
                <w:rFonts w:ascii="Comic Sans MS" w:hAnsi="Comic Sans MS"/>
                <w:bCs/>
              </w:rPr>
              <w:t xml:space="preserve"> are</w:t>
            </w:r>
            <w:r w:rsidRPr="00201010">
              <w:rPr>
                <w:rFonts w:ascii="Comic Sans MS" w:hAnsi="Comic Sans MS"/>
                <w:bCs/>
              </w:rPr>
              <w:t xml:space="preserve"> ‘living’ and ‘non-living’. </w:t>
            </w:r>
          </w:p>
          <w:p w14:paraId="10CF03C0" w14:textId="4F91786C" w:rsidR="009C0F22" w:rsidRPr="00201010" w:rsidRDefault="009C0F22" w:rsidP="00200D74">
            <w:pPr>
              <w:rPr>
                <w:rFonts w:ascii="Comic Sans MS" w:hAnsi="Comic Sans MS"/>
                <w:bCs/>
              </w:rPr>
            </w:pPr>
            <w:bookmarkStart w:id="0" w:name="_GoBack"/>
            <w:bookmarkEnd w:id="0"/>
          </w:p>
        </w:tc>
      </w:tr>
      <w:tr w:rsidR="00D70B73" w14:paraId="44B61797" w14:textId="77777777" w:rsidTr="00A41B50">
        <w:tc>
          <w:tcPr>
            <w:tcW w:w="1418" w:type="dxa"/>
            <w:shd w:val="clear" w:color="auto" w:fill="FFFFFF" w:themeFill="background1"/>
          </w:tcPr>
          <w:p w14:paraId="59C9034F" w14:textId="66ECF3A7" w:rsidR="00D70B73" w:rsidRDefault="00D70B73">
            <w:pPr>
              <w:rPr>
                <w:rFonts w:ascii="Comic Sans MS" w:hAnsi="Comic Sans MS"/>
                <w:b/>
                <w:bCs/>
                <w:sz w:val="24"/>
                <w:szCs w:val="24"/>
              </w:rPr>
            </w:pPr>
            <w:r>
              <w:rPr>
                <w:rFonts w:ascii="Comic Sans MS" w:hAnsi="Comic Sans MS"/>
                <w:b/>
                <w:bCs/>
                <w:sz w:val="24"/>
                <w:szCs w:val="24"/>
              </w:rPr>
              <w:lastRenderedPageBreak/>
              <w:t xml:space="preserve">Extra fun: </w:t>
            </w:r>
          </w:p>
        </w:tc>
        <w:tc>
          <w:tcPr>
            <w:tcW w:w="8363" w:type="dxa"/>
            <w:shd w:val="clear" w:color="auto" w:fill="FFFFFF" w:themeFill="background1"/>
          </w:tcPr>
          <w:p w14:paraId="31509FBA" w14:textId="5700C0CB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  <w:r w:rsidRPr="00201010">
              <w:rPr>
                <w:rFonts w:ascii="Comic Sans MS" w:hAnsi="Comic Sans MS"/>
                <w:bCs/>
              </w:rPr>
              <w:t xml:space="preserve">If you want to read a new and exciting book choose one from this website: </w:t>
            </w:r>
          </w:p>
          <w:p w14:paraId="19D09558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603F747C" w14:textId="38C28762" w:rsidR="00D70B73" w:rsidRPr="00201010" w:rsidRDefault="00CF4E1E" w:rsidP="00200D74">
            <w:pPr>
              <w:rPr>
                <w:rFonts w:ascii="Comic Sans MS" w:hAnsi="Comic Sans MS"/>
                <w:bCs/>
              </w:rPr>
            </w:pPr>
            <w:hyperlink r:id="rId25" w:history="1">
              <w:r w:rsidR="00D70B73" w:rsidRPr="00201010">
                <w:rPr>
                  <w:rFonts w:ascii="Comic Sans MS" w:hAnsi="Comic Sans MS"/>
                  <w:color w:val="0000FF"/>
                  <w:u w:val="single"/>
                </w:rPr>
                <w:t>https://www.oxfordowl.co.uk/for-home/find-a-book/library-page/</w:t>
              </w:r>
            </w:hyperlink>
          </w:p>
          <w:p w14:paraId="633BAEC0" w14:textId="77777777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  <w:p w14:paraId="0F90E537" w14:textId="01AEFDF0" w:rsidR="00D70B73" w:rsidRPr="00201010" w:rsidRDefault="00D70B73" w:rsidP="00200D74">
            <w:pPr>
              <w:rPr>
                <w:rFonts w:ascii="Comic Sans MS" w:hAnsi="Comic Sans MS"/>
                <w:bCs/>
              </w:rPr>
            </w:pPr>
          </w:p>
        </w:tc>
      </w:tr>
    </w:tbl>
    <w:p w14:paraId="40ED3C83" w14:textId="77777777" w:rsidR="009C0F22" w:rsidRPr="009C0F22" w:rsidRDefault="009C0F22">
      <w:pPr>
        <w:rPr>
          <w:rFonts w:ascii="Comic Sans MS" w:hAnsi="Comic Sans MS"/>
          <w:b/>
          <w:sz w:val="24"/>
          <w:szCs w:val="24"/>
          <w:u w:val="single"/>
        </w:rPr>
      </w:pPr>
    </w:p>
    <w:p w14:paraId="68373824" w14:textId="09ED768D" w:rsidR="009C0F22" w:rsidRPr="009C0F22" w:rsidRDefault="009C0F22">
      <w:pPr>
        <w:rPr>
          <w:rFonts w:ascii="Comic Sans MS" w:hAnsi="Comic Sans MS"/>
          <w:b/>
          <w:sz w:val="24"/>
          <w:szCs w:val="24"/>
          <w:u w:val="single"/>
        </w:rPr>
      </w:pPr>
      <w:r w:rsidRPr="009C0F22">
        <w:rPr>
          <w:rFonts w:ascii="Comic Sans MS" w:hAnsi="Comic Sans MS"/>
          <w:b/>
          <w:sz w:val="24"/>
          <w:szCs w:val="24"/>
          <w:u w:val="single"/>
        </w:rPr>
        <w:t xml:space="preserve">Little Red Riding Hood: </w:t>
      </w:r>
    </w:p>
    <w:p w14:paraId="2971B304" w14:textId="793C4BA4" w:rsidR="009C0F22" w:rsidRDefault="009C0F22">
      <w:pPr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w:drawing>
          <wp:inline distT="0" distB="0" distL="0" distR="0" wp14:anchorId="192EC080" wp14:editId="71988997">
            <wp:extent cx="2188883" cy="3133725"/>
            <wp:effectExtent l="0" t="0" r="190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203718" cy="31549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E35654" w14:textId="5077511B" w:rsidR="009C0F22" w:rsidRDefault="009C0F22">
      <w:pPr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w:lastRenderedPageBreak/>
        <w:drawing>
          <wp:inline distT="0" distB="0" distL="0" distR="0" wp14:anchorId="0C6F5DF7" wp14:editId="27748873">
            <wp:extent cx="2638425" cy="5505450"/>
            <wp:effectExtent l="0" t="0" r="9525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550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374B3" w14:textId="4E752860" w:rsidR="009C0F22" w:rsidRDefault="009C0F22">
      <w:pPr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w:lastRenderedPageBreak/>
        <w:drawing>
          <wp:inline distT="0" distB="0" distL="0" distR="0" wp14:anchorId="7F9ADB1D" wp14:editId="72D4EB7B">
            <wp:extent cx="2562225" cy="5486400"/>
            <wp:effectExtent l="0" t="0" r="9525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5AC8F0" w14:textId="368799F3" w:rsidR="009C0F22" w:rsidRDefault="009C0F22">
      <w:pPr>
        <w:rPr>
          <w:rFonts w:ascii="Comic Sans MS" w:hAnsi="Comic Sans MS"/>
          <w:sz w:val="24"/>
          <w:szCs w:val="24"/>
        </w:rPr>
      </w:pPr>
      <w:r>
        <w:rPr>
          <w:noProof/>
          <w:lang w:eastAsia="en-GB"/>
        </w:rPr>
        <w:lastRenderedPageBreak/>
        <w:drawing>
          <wp:inline distT="0" distB="0" distL="0" distR="0" wp14:anchorId="0B29E269" wp14:editId="60DF9588">
            <wp:extent cx="2581275" cy="5486400"/>
            <wp:effectExtent l="0" t="0" r="9525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548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E9A762" w14:textId="77777777" w:rsidR="009C0F22" w:rsidRPr="001D6301" w:rsidRDefault="009C0F22">
      <w:pPr>
        <w:rPr>
          <w:rFonts w:ascii="Comic Sans MS" w:hAnsi="Comic Sans MS"/>
          <w:sz w:val="24"/>
          <w:szCs w:val="24"/>
        </w:rPr>
      </w:pPr>
    </w:p>
    <w:sectPr w:rsidR="009C0F22" w:rsidRPr="001D6301" w:rsidSect="00484D21">
      <w:pgSz w:w="11906" w:h="16838"/>
      <w:pgMar w:top="907" w:right="1440" w:bottom="907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6B1"/>
    <w:rsid w:val="001D6301"/>
    <w:rsid w:val="001D7D5E"/>
    <w:rsid w:val="00200D74"/>
    <w:rsid w:val="00201010"/>
    <w:rsid w:val="002E43A2"/>
    <w:rsid w:val="00345040"/>
    <w:rsid w:val="003C6B16"/>
    <w:rsid w:val="003D2CF4"/>
    <w:rsid w:val="00484D21"/>
    <w:rsid w:val="004F7F18"/>
    <w:rsid w:val="005B712A"/>
    <w:rsid w:val="006144B4"/>
    <w:rsid w:val="00745E4D"/>
    <w:rsid w:val="007A737F"/>
    <w:rsid w:val="007B623B"/>
    <w:rsid w:val="008156DD"/>
    <w:rsid w:val="008B49F6"/>
    <w:rsid w:val="009261AA"/>
    <w:rsid w:val="00971BCB"/>
    <w:rsid w:val="009C0F22"/>
    <w:rsid w:val="009D0CA5"/>
    <w:rsid w:val="00A41B50"/>
    <w:rsid w:val="00AC550D"/>
    <w:rsid w:val="00CF4E1E"/>
    <w:rsid w:val="00D70B73"/>
    <w:rsid w:val="00D76D46"/>
    <w:rsid w:val="00DF46B1"/>
    <w:rsid w:val="00E10D94"/>
    <w:rsid w:val="00E71868"/>
    <w:rsid w:val="00EE17DA"/>
    <w:rsid w:val="00FA3889"/>
    <w:rsid w:val="00FD07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213572B"/>
  <w15:chartTrackingRefBased/>
  <w15:docId w15:val="{0C1E2FF1-09A8-4A21-B2C7-8DBBC2DBA8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DF46B1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DF46B1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34504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link w:val="TitleChar"/>
    <w:qFormat/>
    <w:rsid w:val="00AC550D"/>
    <w:pPr>
      <w:spacing w:after="0" w:line="240" w:lineRule="auto"/>
      <w:jc w:val="center"/>
    </w:pPr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character" w:customStyle="1" w:styleId="TitleChar">
    <w:name w:val="Title Char"/>
    <w:basedOn w:val="DefaultParagraphFont"/>
    <w:link w:val="Title"/>
    <w:rsid w:val="00AC550D"/>
    <w:rPr>
      <w:rFonts w:ascii="Comic Sans MS" w:eastAsia="Times New Roman" w:hAnsi="Comic Sans MS" w:cs="Times New Roman"/>
      <w:b/>
      <w:bCs/>
      <w:sz w:val="32"/>
      <w:szCs w:val="24"/>
      <w:u w:val="single"/>
    </w:rPr>
  </w:style>
  <w:style w:type="paragraph" w:styleId="BodyText">
    <w:name w:val="Body Text"/>
    <w:basedOn w:val="Normal"/>
    <w:link w:val="BodyTextChar"/>
    <w:semiHidden/>
    <w:rsid w:val="00AC550D"/>
    <w:pPr>
      <w:spacing w:after="0" w:line="240" w:lineRule="auto"/>
    </w:pPr>
    <w:rPr>
      <w:rFonts w:ascii="Comic Sans MS" w:eastAsia="Times New Roman" w:hAnsi="Comic Sans MS" w:cs="Times New Roman"/>
      <w:sz w:val="28"/>
      <w:szCs w:val="24"/>
    </w:rPr>
  </w:style>
  <w:style w:type="character" w:customStyle="1" w:styleId="BodyTextChar">
    <w:name w:val="Body Text Char"/>
    <w:basedOn w:val="DefaultParagraphFont"/>
    <w:link w:val="BodyText"/>
    <w:semiHidden/>
    <w:rsid w:val="00AC550D"/>
    <w:rPr>
      <w:rFonts w:ascii="Comic Sans MS" w:eastAsia="Times New Roman" w:hAnsi="Comic Sans MS" w:cs="Times New Roman"/>
      <w:sz w:val="28"/>
      <w:szCs w:val="24"/>
    </w:rPr>
  </w:style>
  <w:style w:type="character" w:styleId="Strong">
    <w:name w:val="Strong"/>
    <w:basedOn w:val="DefaultParagraphFont"/>
    <w:uiPriority w:val="22"/>
    <w:qFormat/>
    <w:rsid w:val="008B49F6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80204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4443176">
          <w:marLeft w:val="0"/>
          <w:marRight w:val="0"/>
          <w:marTop w:val="30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6964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6158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76354409">
          <w:marLeft w:val="0"/>
          <w:marRight w:val="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701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385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topmarks.co.uk/maths-games/hit-the-button" TargetMode="External"/><Relationship Id="rId13" Type="http://schemas.openxmlformats.org/officeDocument/2006/relationships/image" Target="media/image7.png"/><Relationship Id="rId18" Type="http://schemas.openxmlformats.org/officeDocument/2006/relationships/hyperlink" Target="https://learnenglishkids.britishcouncil.org/short-stories/little-red-riding-hood" TargetMode="External"/><Relationship Id="rId26" Type="http://schemas.openxmlformats.org/officeDocument/2006/relationships/image" Target="media/image16.png"/><Relationship Id="rId3" Type="http://schemas.openxmlformats.org/officeDocument/2006/relationships/webSettings" Target="webSettings.xml"/><Relationship Id="rId21" Type="http://schemas.openxmlformats.org/officeDocument/2006/relationships/image" Target="media/image12.jpeg"/><Relationship Id="rId7" Type="http://schemas.openxmlformats.org/officeDocument/2006/relationships/image" Target="media/image3.png"/><Relationship Id="rId12" Type="http://schemas.openxmlformats.org/officeDocument/2006/relationships/image" Target="media/image6.png"/><Relationship Id="rId17" Type="http://schemas.openxmlformats.org/officeDocument/2006/relationships/image" Target="media/image10.png"/><Relationship Id="rId25" Type="http://schemas.openxmlformats.org/officeDocument/2006/relationships/hyperlink" Target="https://www.oxfordowl.co.uk/for-home/find-a-book/library-page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9.png"/><Relationship Id="rId20" Type="http://schemas.openxmlformats.org/officeDocument/2006/relationships/hyperlink" Target="https://www.bing.com/images/search?view=detailV2&amp;ccid=hyeW73pA&amp;id=C9EB2DB01BFE3211AE187CB7FF7D715035A44F67&amp;thid=OIP.hyeW73pAUT6awMDCuHsXcwHaLH&amp;mediaurl=https://upload.wikimedia.org/wikipedia/commons/thumb/5/55/A_white_irish_goat.jpg/220px-A_white_irish_goat.jpg&amp;exph=330&amp;expw=220&amp;q=goat&amp;simid=607989406727801016&amp;selectedIndex=0&amp;adlt=strict" TargetMode="External"/><Relationship Id="rId29" Type="http://schemas.openxmlformats.org/officeDocument/2006/relationships/image" Target="media/image19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5.png"/><Relationship Id="rId5" Type="http://schemas.openxmlformats.org/officeDocument/2006/relationships/hyperlink" Target="mailto:yeartwo@blowers.dudley.sch.uk" TargetMode="External"/><Relationship Id="rId15" Type="http://schemas.openxmlformats.org/officeDocument/2006/relationships/image" Target="media/image8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10" Type="http://schemas.openxmlformats.org/officeDocument/2006/relationships/image" Target="media/image4.png"/><Relationship Id="rId19" Type="http://schemas.openxmlformats.org/officeDocument/2006/relationships/image" Target="media/image11.jpeg"/><Relationship Id="rId31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hyperlink" Target="https://www.topmarks.co.uk/" TargetMode="External"/><Relationship Id="rId14" Type="http://schemas.openxmlformats.org/officeDocument/2006/relationships/hyperlink" Target="https://www.youtube.com/watch?v=3Fy_sqFvN_k" TargetMode="External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1FADA79</Template>
  <TotalTime>4</TotalTime>
  <Pages>8</Pages>
  <Words>621</Words>
  <Characters>3546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Lucy Chambers</dc:creator>
  <cp:keywords/>
  <dc:description/>
  <cp:lastModifiedBy>Miss H. Walker</cp:lastModifiedBy>
  <cp:revision>4</cp:revision>
  <dcterms:created xsi:type="dcterms:W3CDTF">2020-03-20T10:59:00Z</dcterms:created>
  <dcterms:modified xsi:type="dcterms:W3CDTF">2020-03-20T14:00:00Z</dcterms:modified>
</cp:coreProperties>
</file>